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7D5E9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44B60963" w14:textId="2B4C3ADC" w:rsidR="009E3AC7" w:rsidRDefault="002A3730" w:rsidP="00C85FA3">
      <w:pPr>
        <w:jc w:val="center"/>
      </w:pPr>
      <w:r>
        <w:t>May 10</w:t>
      </w:r>
      <w:r w:rsidR="006F1909">
        <w:t>, 2023</w:t>
      </w:r>
    </w:p>
    <w:p w14:paraId="43F635A0" w14:textId="57741231" w:rsidR="006F1909" w:rsidRDefault="006F1909" w:rsidP="00C93E4A"/>
    <w:p w14:paraId="00AD47A5" w14:textId="77777777" w:rsidR="006F1909" w:rsidRPr="006F1909" w:rsidRDefault="006F1909" w:rsidP="00C93E4A">
      <w:pPr>
        <w:rPr>
          <w:b/>
          <w:bCs/>
        </w:rPr>
      </w:pPr>
      <w:r w:rsidRPr="006F1909">
        <w:rPr>
          <w:b/>
          <w:bCs/>
        </w:rPr>
        <w:t>Via E-Mail</w:t>
      </w:r>
    </w:p>
    <w:p w14:paraId="20BA203B" w14:textId="77777777" w:rsidR="006F1909" w:rsidRDefault="006F1909" w:rsidP="00C93E4A">
      <w:r>
        <w:t>Public Utility Commission</w:t>
      </w:r>
    </w:p>
    <w:p w14:paraId="13E7EEDA" w14:textId="5BB60CF5" w:rsidR="006F1909" w:rsidRDefault="000E353B" w:rsidP="00C93E4A">
      <w:hyperlink r:id="rId8" w:history="1">
        <w:r w:rsidR="006F1909" w:rsidRPr="002A479B">
          <w:rPr>
            <w:rStyle w:val="Hyperlink"/>
          </w:rPr>
          <w:t>centralrecords@puc.texas.gov</w:t>
        </w:r>
      </w:hyperlink>
    </w:p>
    <w:p w14:paraId="47209DBA" w14:textId="77777777" w:rsidR="006F1909" w:rsidRDefault="006F1909" w:rsidP="00C93E4A"/>
    <w:p w14:paraId="4DA167F9" w14:textId="6DA8B3E5" w:rsidR="006F1909" w:rsidRDefault="006F1909" w:rsidP="00C93E4A">
      <w:r>
        <w:t>Dear Central Records,</w:t>
      </w:r>
    </w:p>
    <w:p w14:paraId="7C0A37A6" w14:textId="2F05C508" w:rsidR="006F1909" w:rsidRDefault="006F1909" w:rsidP="00C93E4A"/>
    <w:p w14:paraId="2C55995F" w14:textId="6B827AE1" w:rsidR="00536386" w:rsidRDefault="006F1909" w:rsidP="00C93E4A">
      <w:r>
        <w:t xml:space="preserve">Please </w:t>
      </w:r>
      <w:r w:rsidRPr="002E16DE">
        <w:rPr>
          <w:b/>
          <w:bCs/>
        </w:rPr>
        <w:t>void</w:t>
      </w:r>
      <w:r w:rsidR="0034193A">
        <w:rPr>
          <w:b/>
          <w:bCs/>
        </w:rPr>
        <w:t>/delete</w:t>
      </w:r>
      <w:r w:rsidRPr="002E16DE">
        <w:rPr>
          <w:b/>
          <w:bCs/>
        </w:rPr>
        <w:t xml:space="preserve"> </w:t>
      </w:r>
      <w:r w:rsidR="0034193A">
        <w:t>Docket No</w:t>
      </w:r>
      <w:r>
        <w:t xml:space="preserve">. </w:t>
      </w:r>
      <w:r w:rsidR="002A3730">
        <w:t>52797-</w:t>
      </w:r>
      <w:r w:rsidR="00E90615">
        <w:t xml:space="preserve"> Item No. </w:t>
      </w:r>
      <w:r w:rsidR="002A3730">
        <w:t>237</w:t>
      </w:r>
      <w:r>
        <w:t xml:space="preserve"> – Order No.</w:t>
      </w:r>
      <w:r w:rsidR="00E70223">
        <w:t xml:space="preserve"> </w:t>
      </w:r>
      <w:r w:rsidR="002A3730">
        <w:t>26</w:t>
      </w:r>
      <w:r w:rsidR="00042D63">
        <w:t>-Granting Interventions</w:t>
      </w:r>
      <w:r w:rsidR="002A3730">
        <w:t xml:space="preserve">. </w:t>
      </w:r>
      <w:r>
        <w:t>Th</w:t>
      </w:r>
      <w:r w:rsidR="00A37C01">
        <w:t>ere</w:t>
      </w:r>
      <w:r>
        <w:t xml:space="preserve"> was </w:t>
      </w:r>
      <w:r w:rsidR="00A37C01">
        <w:t xml:space="preserve">on error on the </w:t>
      </w:r>
      <w:r w:rsidR="00A77467">
        <w:t>o</w:t>
      </w:r>
      <w:r w:rsidR="00A37C01">
        <w:t>rder</w:t>
      </w:r>
      <w:r>
        <w:t xml:space="preserve">. </w:t>
      </w:r>
    </w:p>
    <w:p w14:paraId="0CEA194F" w14:textId="0BD9B43C" w:rsidR="006F1909" w:rsidRDefault="006F1909" w:rsidP="00C93E4A"/>
    <w:p w14:paraId="39E40EAE" w14:textId="7E7319D6" w:rsidR="006F1909" w:rsidRDefault="006F1909" w:rsidP="00C93E4A">
      <w:r>
        <w:t>Thank you,</w:t>
      </w:r>
    </w:p>
    <w:p w14:paraId="20B32200" w14:textId="657CC598" w:rsidR="006F1909" w:rsidRDefault="006F1909" w:rsidP="00C93E4A">
      <w:r>
        <w:t>Terri Lilley</w:t>
      </w:r>
    </w:p>
    <w:p w14:paraId="7EB54CCE" w14:textId="0AF7EEC6" w:rsidR="006F1909" w:rsidRDefault="006F1909" w:rsidP="00C93E4A">
      <w:r>
        <w:t>OPDM</w:t>
      </w:r>
    </w:p>
    <w:p w14:paraId="648FCA17" w14:textId="22C989E7" w:rsidR="006F1909" w:rsidRDefault="000E353B" w:rsidP="00C93E4A">
      <w:pPr>
        <w:rPr>
          <w:rStyle w:val="Hyperlink"/>
        </w:rPr>
      </w:pPr>
      <w:hyperlink r:id="rId9" w:history="1">
        <w:r w:rsidR="00A06282" w:rsidRPr="002A479B">
          <w:rPr>
            <w:rStyle w:val="Hyperlink"/>
          </w:rPr>
          <w:t>terri.lilley@puc.texas.gov</w:t>
        </w:r>
      </w:hyperlink>
    </w:p>
    <w:p w14:paraId="72D550A5" w14:textId="6730DFF9" w:rsidR="00FE1DBD" w:rsidRPr="00A37C01" w:rsidRDefault="00A37C01" w:rsidP="00C93E4A">
      <w:r>
        <w:rPr>
          <w:rStyle w:val="Hyperlink"/>
          <w:u w:val="none"/>
        </w:rPr>
        <w:t xml:space="preserve">P: </w:t>
      </w:r>
      <w:r w:rsidR="00FE1DBD" w:rsidRPr="00A37C01">
        <w:rPr>
          <w:rStyle w:val="Hyperlink"/>
          <w:u w:val="none"/>
        </w:rPr>
        <w:t>512-936-7209</w:t>
      </w:r>
    </w:p>
    <w:p w14:paraId="62B61098" w14:textId="7B192C47" w:rsidR="006F1909" w:rsidRDefault="006F1909" w:rsidP="00C93E4A"/>
    <w:p w14:paraId="0FC487B9" w14:textId="23564F08" w:rsidR="006F1909" w:rsidRDefault="006F1909" w:rsidP="00C93E4A"/>
    <w:p w14:paraId="4122BDDF" w14:textId="77777777" w:rsidR="006F1909" w:rsidRDefault="006F1909" w:rsidP="00C93E4A"/>
    <w:p w14:paraId="414A0F81" w14:textId="5141915E" w:rsidR="006F1909" w:rsidRDefault="006F1909" w:rsidP="00C93E4A"/>
    <w:p w14:paraId="5B72A441" w14:textId="77777777" w:rsidR="006F1909" w:rsidRDefault="006F1909" w:rsidP="00C93E4A"/>
    <w:p w14:paraId="251F03D1" w14:textId="77777777" w:rsidR="006F1909" w:rsidRDefault="006F1909" w:rsidP="00C93E4A"/>
    <w:p w14:paraId="5B6EF7F2" w14:textId="152A1C67" w:rsidR="006F1909" w:rsidRDefault="006F1909" w:rsidP="00C93E4A"/>
    <w:p w14:paraId="0B904C80" w14:textId="39D37D01" w:rsidR="006F1909" w:rsidRDefault="006F1909" w:rsidP="00C93E4A"/>
    <w:p w14:paraId="016F532D" w14:textId="77777777" w:rsidR="006F1909" w:rsidRDefault="006F1909" w:rsidP="00C93E4A"/>
    <w:sectPr w:rsidR="006F1909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B23E1" w14:textId="77777777" w:rsidR="008E053E" w:rsidRDefault="008E053E" w:rsidP="00F205E0">
      <w:r>
        <w:separator/>
      </w:r>
    </w:p>
  </w:endnote>
  <w:endnote w:type="continuationSeparator" w:id="0">
    <w:p w14:paraId="4714C1E0" w14:textId="77777777" w:rsidR="008E053E" w:rsidRDefault="008E053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DE8F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1" w:dyaOrig="235" w14:anchorId="49F922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5pt;height:11.85pt" fillcolor="window">
          <v:imagedata r:id="rId1" o:title=""/>
        </v:shape>
        <o:OLEObject Type="Embed" ProgID="MSDraw" ShapeID="_x0000_i1025" DrawAspect="Content" ObjectID="_1745245354" r:id="rId2">
          <o:FieldCodes>\* mergeformat</o:FieldCodes>
        </o:OLEObject>
      </w:object>
    </w:r>
  </w:p>
  <w:p w14:paraId="03A3F9C8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44B21B5D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7FD090FA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</w:t>
    </w:r>
    <w:proofErr w:type="spellStart"/>
    <w:r>
      <w:rPr>
        <w:b/>
        <w:sz w:val="20"/>
      </w:rPr>
      <w:t>www.puc.texas.gov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6598F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FD5F6" w14:textId="77777777" w:rsidR="008E053E" w:rsidRDefault="008E053E" w:rsidP="00F205E0">
      <w:r>
        <w:separator/>
      </w:r>
    </w:p>
  </w:footnote>
  <w:footnote w:type="continuationSeparator" w:id="0">
    <w:p w14:paraId="598BB4EB" w14:textId="77777777" w:rsidR="008E053E" w:rsidRDefault="008E053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6D2D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300256A7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38803BE" wp14:editId="54047494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64C30F8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A374CC4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2688C0D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759BB9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787E4307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1EDE6612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54FE843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43227331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1BA9F066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1784B79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5EF459AA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5F20C07F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0685BE01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53D6D520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73BAFF45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67DFE15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12D3C5F5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615E003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C51A7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909"/>
    <w:rsid w:val="00010B2E"/>
    <w:rsid w:val="00042D63"/>
    <w:rsid w:val="00052A22"/>
    <w:rsid w:val="00054249"/>
    <w:rsid w:val="00081D53"/>
    <w:rsid w:val="0009414B"/>
    <w:rsid w:val="000A4384"/>
    <w:rsid w:val="000C7B58"/>
    <w:rsid w:val="001C60C2"/>
    <w:rsid w:val="00210A67"/>
    <w:rsid w:val="00266D3A"/>
    <w:rsid w:val="002A3730"/>
    <w:rsid w:val="002A460E"/>
    <w:rsid w:val="002B5F2A"/>
    <w:rsid w:val="002C6B71"/>
    <w:rsid w:val="002C7323"/>
    <w:rsid w:val="002E16DE"/>
    <w:rsid w:val="00304A7D"/>
    <w:rsid w:val="00332B56"/>
    <w:rsid w:val="00333DA2"/>
    <w:rsid w:val="0034193A"/>
    <w:rsid w:val="003B52A7"/>
    <w:rsid w:val="003C1C7E"/>
    <w:rsid w:val="003C639A"/>
    <w:rsid w:val="003D3E2D"/>
    <w:rsid w:val="003F117F"/>
    <w:rsid w:val="003F6056"/>
    <w:rsid w:val="00467443"/>
    <w:rsid w:val="004801A3"/>
    <w:rsid w:val="004F132B"/>
    <w:rsid w:val="00536386"/>
    <w:rsid w:val="0057420A"/>
    <w:rsid w:val="00580FCC"/>
    <w:rsid w:val="00591646"/>
    <w:rsid w:val="0068564C"/>
    <w:rsid w:val="006856A5"/>
    <w:rsid w:val="006F1909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4B64"/>
    <w:rsid w:val="008C7E5D"/>
    <w:rsid w:val="008E053E"/>
    <w:rsid w:val="008E2B50"/>
    <w:rsid w:val="008F04CD"/>
    <w:rsid w:val="009B073B"/>
    <w:rsid w:val="009B5F0D"/>
    <w:rsid w:val="009E3AC7"/>
    <w:rsid w:val="009F15AB"/>
    <w:rsid w:val="00A06282"/>
    <w:rsid w:val="00A12349"/>
    <w:rsid w:val="00A37C01"/>
    <w:rsid w:val="00A77467"/>
    <w:rsid w:val="00AC26D9"/>
    <w:rsid w:val="00AD68A5"/>
    <w:rsid w:val="00B22EE2"/>
    <w:rsid w:val="00B47B3A"/>
    <w:rsid w:val="00B56CBB"/>
    <w:rsid w:val="00B65457"/>
    <w:rsid w:val="00B677AD"/>
    <w:rsid w:val="00BA4B36"/>
    <w:rsid w:val="00BD7607"/>
    <w:rsid w:val="00C3714F"/>
    <w:rsid w:val="00C44163"/>
    <w:rsid w:val="00C6276B"/>
    <w:rsid w:val="00C71532"/>
    <w:rsid w:val="00C85FA3"/>
    <w:rsid w:val="00C93E4A"/>
    <w:rsid w:val="00CB24AC"/>
    <w:rsid w:val="00CE2889"/>
    <w:rsid w:val="00CF6ECF"/>
    <w:rsid w:val="00D239E0"/>
    <w:rsid w:val="00D90769"/>
    <w:rsid w:val="00D96923"/>
    <w:rsid w:val="00DC08BE"/>
    <w:rsid w:val="00DC43CA"/>
    <w:rsid w:val="00DE78BA"/>
    <w:rsid w:val="00E26D70"/>
    <w:rsid w:val="00E30FA8"/>
    <w:rsid w:val="00E70223"/>
    <w:rsid w:val="00E74285"/>
    <w:rsid w:val="00E81E03"/>
    <w:rsid w:val="00E83210"/>
    <w:rsid w:val="00E90615"/>
    <w:rsid w:val="00EA3A3B"/>
    <w:rsid w:val="00EE430E"/>
    <w:rsid w:val="00F205E0"/>
    <w:rsid w:val="00F601E8"/>
    <w:rsid w:val="00F63618"/>
    <w:rsid w:val="00F72522"/>
    <w:rsid w:val="00F904E2"/>
    <w:rsid w:val="00FE1DBD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FC1E9"/>
  <w15:docId w15:val="{B2503175-D45C-48CD-A8D2-CE286446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F19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9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records@puc.texas.gov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mailto:Terri.lilley@puc.texas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Terri Lilley</dc:creator>
  <cp:lastModifiedBy>Terri Lilley</cp:lastModifiedBy>
  <cp:revision>2</cp:revision>
  <cp:lastPrinted>2010-07-16T14:48:00Z</cp:lastPrinted>
  <dcterms:created xsi:type="dcterms:W3CDTF">2023-05-10T22:36:00Z</dcterms:created>
  <dcterms:modified xsi:type="dcterms:W3CDTF">2023-05-10T22:36:00Z</dcterms:modified>
</cp:coreProperties>
</file>